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0BB788C" w14:textId="77777777" w:rsidR="00552FBD" w:rsidRDefault="00552FBD" w:rsidP="00552FB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Robert RUSSELL</w:t>
      </w:r>
      <w:r>
        <w:rPr>
          <w:rFonts w:cs="Times New Roman"/>
          <w:szCs w:val="24"/>
        </w:rPr>
        <w:t xml:space="preserve">       (d.ca.1493)</w:t>
      </w:r>
    </w:p>
    <w:p w14:paraId="430C85A7" w14:textId="77777777" w:rsidR="00552FBD" w:rsidRDefault="00552FBD" w:rsidP="00552FBD">
      <w:pPr>
        <w:pStyle w:val="NoSpacing"/>
        <w:rPr>
          <w:rFonts w:cs="Times New Roman"/>
          <w:szCs w:val="24"/>
        </w:rPr>
      </w:pPr>
    </w:p>
    <w:p w14:paraId="52702119" w14:textId="77777777" w:rsidR="00552FBD" w:rsidRDefault="00552FBD" w:rsidP="00552FBD">
      <w:pPr>
        <w:pStyle w:val="NoSpacing"/>
        <w:rPr>
          <w:rFonts w:cs="Times New Roman"/>
          <w:szCs w:val="24"/>
        </w:rPr>
      </w:pPr>
    </w:p>
    <w:p w14:paraId="5CE6545A" w14:textId="77777777" w:rsidR="00056605" w:rsidRDefault="00056605" w:rsidP="0005660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16 Nov.1493</w:t>
      </w:r>
      <w:r>
        <w:rPr>
          <w:rFonts w:cs="Times New Roman"/>
          <w:szCs w:val="24"/>
        </w:rPr>
        <w:tab/>
        <w:t>Writ of diem clausit extremum to the Escheator of Gloucestershire.</w:t>
      </w:r>
    </w:p>
    <w:p w14:paraId="4241444F" w14:textId="596A31A8" w:rsidR="00056605" w:rsidRDefault="00056605" w:rsidP="00552FB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(C.F.R. 1485-1509 p.196)</w:t>
      </w:r>
    </w:p>
    <w:p w14:paraId="32B29639" w14:textId="77777777" w:rsidR="00552FBD" w:rsidRDefault="00552FBD" w:rsidP="00552FB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18 Oct.1493</w:t>
      </w:r>
      <w:r>
        <w:rPr>
          <w:rFonts w:cs="Times New Roman"/>
          <w:szCs w:val="24"/>
        </w:rPr>
        <w:tab/>
        <w:t>Writ of diem clausit extremum to the Escheator of Worcestershire.</w:t>
      </w:r>
    </w:p>
    <w:p w14:paraId="0839CFE5" w14:textId="77777777" w:rsidR="00552FBD" w:rsidRDefault="00552FBD" w:rsidP="00552FB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(C.F.R. 1485-1509 p195)</w:t>
      </w:r>
    </w:p>
    <w:p w14:paraId="2CE926BC" w14:textId="77777777" w:rsidR="00552FBD" w:rsidRDefault="00552FBD" w:rsidP="00552FBD">
      <w:pPr>
        <w:pStyle w:val="NoSpacing"/>
        <w:rPr>
          <w:rFonts w:cs="Times New Roman"/>
          <w:szCs w:val="24"/>
        </w:rPr>
      </w:pPr>
    </w:p>
    <w:p w14:paraId="077FCA06" w14:textId="77777777" w:rsidR="00552FBD" w:rsidRDefault="00552FBD" w:rsidP="00552FBD">
      <w:pPr>
        <w:pStyle w:val="NoSpacing"/>
        <w:rPr>
          <w:rFonts w:cs="Times New Roman"/>
          <w:szCs w:val="24"/>
        </w:rPr>
      </w:pPr>
    </w:p>
    <w:p w14:paraId="4C7605D8" w14:textId="77777777" w:rsidR="00552FBD" w:rsidRDefault="00552FBD" w:rsidP="00552FB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19 December 2023</w:t>
      </w:r>
    </w:p>
    <w:p w14:paraId="4A32D85C" w14:textId="1E475770" w:rsidR="00056605" w:rsidRDefault="00056605" w:rsidP="00552FB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2 July 2024</w:t>
      </w:r>
    </w:p>
    <w:p w14:paraId="3D721A74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E26B659" w14:textId="77777777" w:rsidR="00BC3C70" w:rsidRDefault="00BC3C70" w:rsidP="009139A6">
      <w:r>
        <w:separator/>
      </w:r>
    </w:p>
  </w:endnote>
  <w:endnote w:type="continuationSeparator" w:id="0">
    <w:p w14:paraId="5FCD72ED" w14:textId="77777777" w:rsidR="00BC3C70" w:rsidRDefault="00BC3C7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2105D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15358C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62154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715987B" w14:textId="77777777" w:rsidR="00BC3C70" w:rsidRDefault="00BC3C70" w:rsidP="009139A6">
      <w:r>
        <w:separator/>
      </w:r>
    </w:p>
  </w:footnote>
  <w:footnote w:type="continuationSeparator" w:id="0">
    <w:p w14:paraId="44B076F6" w14:textId="77777777" w:rsidR="00BC3C70" w:rsidRDefault="00BC3C7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2E49B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3443F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688F6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2FBD"/>
    <w:rsid w:val="00056605"/>
    <w:rsid w:val="000666E0"/>
    <w:rsid w:val="001C5947"/>
    <w:rsid w:val="002510B7"/>
    <w:rsid w:val="00552FBD"/>
    <w:rsid w:val="005C130B"/>
    <w:rsid w:val="00826F5C"/>
    <w:rsid w:val="009139A6"/>
    <w:rsid w:val="009448BB"/>
    <w:rsid w:val="00947624"/>
    <w:rsid w:val="00A3176C"/>
    <w:rsid w:val="00AE65F8"/>
    <w:rsid w:val="00BA00AB"/>
    <w:rsid w:val="00BC3C70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9FE5CB"/>
  <w15:chartTrackingRefBased/>
  <w15:docId w15:val="{FC05961B-88E7-4B18-A58B-E56FBED278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41</Words>
  <Characters>238</Characters>
  <Application>Microsoft Office Word</Application>
  <DocSecurity>0</DocSecurity>
  <Lines>1</Lines>
  <Paragraphs>1</Paragraphs>
  <ScaleCrop>false</ScaleCrop>
  <Company/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2023-12-19T19:57:00Z</dcterms:created>
  <dcterms:modified xsi:type="dcterms:W3CDTF">2024-07-02T08:43:00Z</dcterms:modified>
</cp:coreProperties>
</file>